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33D82876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#109bis-e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FB155C">
        <w:rPr>
          <w:bCs/>
          <w:noProof w:val="0"/>
          <w:sz w:val="24"/>
          <w:szCs w:val="24"/>
        </w:rPr>
        <w:t>03153</w:t>
      </w:r>
      <w:bookmarkEnd w:id="0"/>
    </w:p>
    <w:p w14:paraId="4EC8FAC7" w14:textId="0330713E" w:rsidR="00A72F5B" w:rsidRPr="00465587" w:rsidRDefault="00A72F5B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0175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69C488" w:rsidR="001E41F3" w:rsidRPr="00FB155C" w:rsidRDefault="00FB155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1748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9C675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CA12F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</w:t>
              </w:r>
              <w:r w:rsidR="0001751B">
                <w:rPr>
                  <w:b/>
                  <w:noProof/>
                  <w:sz w:val="28"/>
                </w:rPr>
                <w:t>4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D155B">
                <w:rPr>
                  <w:b/>
                  <w:noProof/>
                  <w:sz w:val="28"/>
                </w:rPr>
                <w:t>1</w:t>
              </w:r>
              <w:r w:rsidR="0001751B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505B0F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04-10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7CAC95B" w:rsidR="001E41F3" w:rsidRDefault="000175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32271" w14:textId="77777777" w:rsidR="001D3F78" w:rsidRDefault="001D3F78">
      <w:r>
        <w:separator/>
      </w:r>
    </w:p>
  </w:endnote>
  <w:endnote w:type="continuationSeparator" w:id="0">
    <w:p w14:paraId="45E2EBA7" w14:textId="77777777" w:rsidR="001D3F78" w:rsidRDefault="001D3F78">
      <w:r>
        <w:continuationSeparator/>
      </w:r>
    </w:p>
  </w:endnote>
  <w:endnote w:type="continuationNotice" w:id="1">
    <w:p w14:paraId="539846B7" w14:textId="77777777" w:rsidR="001D3F78" w:rsidRDefault="001D3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C9A6F" w14:textId="77777777" w:rsidR="001D3F78" w:rsidRDefault="001D3F78">
      <w:r>
        <w:separator/>
      </w:r>
    </w:p>
  </w:footnote>
  <w:footnote w:type="continuationSeparator" w:id="0">
    <w:p w14:paraId="3E8F0DA5" w14:textId="77777777" w:rsidR="001D3F78" w:rsidRDefault="001D3F78">
      <w:r>
        <w:continuationSeparator/>
      </w:r>
    </w:p>
  </w:footnote>
  <w:footnote w:type="continuationNotice" w:id="1">
    <w:p w14:paraId="7828F65D" w14:textId="77777777" w:rsidR="001D3F78" w:rsidRDefault="001D3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26CD"/>
    <w:rsid w:val="00695808"/>
    <w:rsid w:val="006A1045"/>
    <w:rsid w:val="006B46FB"/>
    <w:rsid w:val="006E12BF"/>
    <w:rsid w:val="006E21FB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15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B6879B-ACA1-43BA-A0C9-C35754C1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4099</Characters>
  <Application>Microsoft Office Word</Application>
  <DocSecurity>0</DocSecurity>
  <Lines>157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2020-04-09T14:48:00Z</dcterms:created>
  <dcterms:modified xsi:type="dcterms:W3CDTF">2020-04-09T14:48:00Z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